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994DD" w14:textId="3ABE6EC9" w:rsidR="00C93C01" w:rsidRDefault="00C93C01" w:rsidP="00C93C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ROBERT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(fl.141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FE0910A" w14:textId="77777777" w:rsidR="00C93C01" w:rsidRDefault="00C93C01" w:rsidP="00C93C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752913A8" w14:textId="77777777" w:rsidR="00C93C01" w:rsidRDefault="00C93C01" w:rsidP="00C93C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69B756" w14:textId="77777777" w:rsidR="00C93C01" w:rsidRDefault="00C93C01" w:rsidP="00C93C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81C3C9" w14:textId="033C4F06" w:rsidR="00C93C01" w:rsidRDefault="00C93C01" w:rsidP="00C93C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May1416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tonsure.</w:t>
      </w:r>
    </w:p>
    <w:p w14:paraId="7340C764" w14:textId="77777777" w:rsidR="00C93C01" w:rsidRDefault="00C93C01" w:rsidP="00C93C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pp.436 and 426)</w:t>
      </w:r>
    </w:p>
    <w:p w14:paraId="172E2B36" w14:textId="77777777" w:rsidR="00C93C01" w:rsidRDefault="00C93C01" w:rsidP="00C93C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3C6F09" w14:textId="77777777" w:rsidR="00C93C01" w:rsidRDefault="00C93C01" w:rsidP="00C93C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7CA3DA" w14:textId="77777777" w:rsidR="00C93C01" w:rsidRPr="00FD2CD0" w:rsidRDefault="00C93C01" w:rsidP="00C93C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September 2021</w:t>
      </w:r>
    </w:p>
    <w:p w14:paraId="7B49A6FD" w14:textId="56A6DE80" w:rsidR="00BA00AB" w:rsidRPr="00C93C0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93C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882C5" w14:textId="77777777" w:rsidR="00C93C01" w:rsidRDefault="00C93C01" w:rsidP="009139A6">
      <w:r>
        <w:separator/>
      </w:r>
    </w:p>
  </w:endnote>
  <w:endnote w:type="continuationSeparator" w:id="0">
    <w:p w14:paraId="49584411" w14:textId="77777777" w:rsidR="00C93C01" w:rsidRDefault="00C93C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75D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852B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40E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82F6B" w14:textId="77777777" w:rsidR="00C93C01" w:rsidRDefault="00C93C01" w:rsidP="009139A6">
      <w:r>
        <w:separator/>
      </w:r>
    </w:p>
  </w:footnote>
  <w:footnote w:type="continuationSeparator" w:id="0">
    <w:p w14:paraId="5083E932" w14:textId="77777777" w:rsidR="00C93C01" w:rsidRDefault="00C93C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B13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4D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AB2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C0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93C01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FFAAA"/>
  <w15:chartTrackingRefBased/>
  <w15:docId w15:val="{A5FB18DF-3FEE-42A0-8892-A29B0C61A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2021-09-29T20:20:00Z</dcterms:created>
  <dcterms:modified xsi:type="dcterms:W3CDTF">2021-09-29T20:21:00Z</dcterms:modified>
</cp:coreProperties>
</file>